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6E06A7F2" w:rsidR="001E41F3" w:rsidRDefault="00F158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5875">
        <w:rPr>
          <w:b/>
          <w:noProof/>
          <w:sz w:val="24"/>
        </w:rPr>
        <w:t>3GPP TSG- RAN WG4 Meeting #90</w:t>
      </w:r>
      <w:r w:rsidR="00F831D7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R4-190</w:t>
      </w:r>
      <w:r w:rsidR="00F831D7">
        <w:rPr>
          <w:b/>
          <w:i/>
          <w:noProof/>
          <w:sz w:val="28"/>
        </w:rPr>
        <w:t>523</w:t>
      </w:r>
      <w:r w:rsidR="00CD334A">
        <w:rPr>
          <w:b/>
          <w:i/>
          <w:noProof/>
          <w:sz w:val="28"/>
        </w:rPr>
        <w:t>1</w:t>
      </w:r>
    </w:p>
    <w:p w14:paraId="1961B0AD" w14:textId="4D16AC2E" w:rsidR="00E25BDC" w:rsidRPr="00E25BDC" w:rsidRDefault="00F831D7" w:rsidP="00E25BDC">
      <w:pPr>
        <w:pStyle w:val="CRCoverPage"/>
        <w:outlineLvl w:val="0"/>
        <w:rPr>
          <w:b/>
          <w:noProof/>
          <w:sz w:val="24"/>
        </w:rPr>
      </w:pPr>
      <w:bookmarkStart w:id="0" w:name="_Hlk514061260"/>
      <w:r w:rsidRPr="00F831D7">
        <w:rPr>
          <w:b/>
          <w:noProof/>
          <w:sz w:val="24"/>
        </w:rPr>
        <w:t>Xi’an, China, 8 – 12th 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4A9226EB" w:rsidR="001E41F3" w:rsidRPr="00410371" w:rsidRDefault="00F158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CD334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0CCD265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42F87A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27254729" w:rsidR="001E41F3" w:rsidRPr="00410371" w:rsidRDefault="00F15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831D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30C99D21" w:rsidR="00F25D98" w:rsidRDefault="006B6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5B32D586" w:rsidR="001E41F3" w:rsidRDefault="00F831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1C59A4" w:rsidRPr="001C59A4">
              <w:t>CR</w:t>
            </w:r>
            <w:proofErr w:type="spellEnd"/>
            <w:r w:rsidR="001C59A4" w:rsidRPr="001C59A4">
              <w:t xml:space="preserve"> to TS 38.101-</w:t>
            </w:r>
            <w:r w:rsidR="00501945">
              <w:t>2</w:t>
            </w:r>
            <w:bookmarkStart w:id="2" w:name="_GoBack"/>
            <w:bookmarkEnd w:id="2"/>
            <w:r w:rsidR="001C59A4" w:rsidRPr="001C59A4">
              <w:t>: Implementation of endorsed draft CRs from RAN4#90</w:t>
            </w:r>
            <w:r>
              <w:t>Bis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56036392" w:rsidR="001E41F3" w:rsidRDefault="00F15875" w:rsidP="00CD33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4BBD365F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24094A9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08A484D7" w:rsidR="001E41F3" w:rsidRDefault="00CD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</w:t>
            </w:r>
            <w:r w:rsidR="006B6D3E">
              <w:rPr>
                <w:noProof/>
              </w:rPr>
              <w:t>-</w:t>
            </w:r>
            <w:r>
              <w:rPr>
                <w:noProof/>
              </w:rPr>
              <w:t>4</w:t>
            </w:r>
            <w:r w:rsidR="008B3645">
              <w:rPr>
                <w:noProof/>
              </w:rPr>
              <w:t>-2019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5F9B9372" w:rsidR="001E41F3" w:rsidRDefault="006B6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0A509821" w:rsidR="001E41F3" w:rsidRDefault="008B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5BC335BA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CRs from RAN4#90</w:t>
            </w:r>
            <w:r w:rsidR="00F831D7">
              <w:rPr>
                <w:noProof/>
              </w:rPr>
              <w:t>Bis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926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FA2926" w:rsidRDefault="00FA2926" w:rsidP="00FA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175EE" w14:textId="77777777" w:rsidR="00FA2926" w:rsidRDefault="00FA2926" w:rsidP="00FA2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Endorced draft CRs from RAN4#90Bis</w:t>
            </w:r>
          </w:p>
          <w:p w14:paraId="4A54FAD6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R4-1902932: Draft CR to TS 38.101-2 Correction to Pcmax, Intel Corporation</w:t>
            </w:r>
          </w:p>
          <w:p w14:paraId="3927C0E1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R4-1902976</w:t>
            </w:r>
            <w:r>
              <w:rPr>
                <w:noProof/>
              </w:rPr>
              <w:tab/>
              <w:t>Draft CR on PRACH and PUCCH format description for EVM in FR2</w:t>
            </w:r>
            <w:r>
              <w:rPr>
                <w:noProof/>
              </w:rPr>
              <w:tab/>
              <w:t>Anritsu corporation</w:t>
            </w:r>
            <w:r>
              <w:rPr>
                <w:noProof/>
              </w:rPr>
              <w:tab/>
            </w:r>
          </w:p>
          <w:p w14:paraId="451F491C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R4-1903121</w:t>
            </w:r>
            <w:r>
              <w:rPr>
                <w:noProof/>
              </w:rPr>
              <w:tab/>
              <w:t>Draft CR on DL power allocation for TS 38.101-2</w:t>
            </w:r>
            <w:r>
              <w:rPr>
                <w:noProof/>
              </w:rPr>
              <w:tab/>
              <w:t>Intel Corporation</w:t>
            </w:r>
          </w:p>
          <w:p w14:paraId="5C449B0D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R4-1903242</w:t>
            </w:r>
            <w:r>
              <w:rPr>
                <w:noProof/>
              </w:rPr>
              <w:tab/>
              <w:t>Adding BCS definition in TS38.101-2</w:t>
            </w:r>
            <w:r>
              <w:rPr>
                <w:noProof/>
              </w:rPr>
              <w:tab/>
              <w:t>CATT</w:t>
            </w:r>
          </w:p>
          <w:p w14:paraId="4EFD206E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R4-1903474</w:t>
            </w:r>
            <w:r>
              <w:rPr>
                <w:noProof/>
              </w:rPr>
              <w:tab/>
              <w:t>draft CR of in-band emission for FR2 PC2</w:t>
            </w:r>
            <w:r>
              <w:rPr>
                <w:noProof/>
              </w:rPr>
              <w:tab/>
              <w:t>LG Electronics</w:t>
            </w:r>
          </w:p>
          <w:p w14:paraId="5FD20C94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R4-1903888</w:t>
            </w:r>
            <w:r>
              <w:rPr>
                <w:noProof/>
              </w:rPr>
              <w:tab/>
              <w:t>Draft CR: Alignment of FR2 DL scheduling of DL RMC with UL RMC</w:t>
            </w:r>
            <w:r>
              <w:rPr>
                <w:noProof/>
              </w:rPr>
              <w:tab/>
              <w:t>Ericsson</w:t>
            </w:r>
          </w:p>
          <w:p w14:paraId="183963D5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R4-1904001</w:t>
            </w:r>
            <w:r>
              <w:rPr>
                <w:noProof/>
              </w:rPr>
              <w:tab/>
              <w:t>Draft CR for TS 38.101-2 – UE coordinate system</w:t>
            </w:r>
            <w:r>
              <w:rPr>
                <w:noProof/>
              </w:rPr>
              <w:tab/>
              <w:t>Rohde &amp; Schwarz</w:t>
            </w:r>
          </w:p>
          <w:p w14:paraId="6CB7A297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R4-1904411</w:t>
            </w:r>
            <w:r>
              <w:rPr>
                <w:noProof/>
              </w:rPr>
              <w:tab/>
              <w:t>draft Rel-15 CR for editorial corrections in 38.101-2</w:t>
            </w:r>
            <w:r>
              <w:rPr>
                <w:noProof/>
              </w:rPr>
              <w:tab/>
              <w:t>Ericsson</w:t>
            </w:r>
          </w:p>
          <w:p w14:paraId="5BE56E3E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R4-1904553</w:t>
            </w:r>
            <w:r>
              <w:rPr>
                <w:noProof/>
              </w:rPr>
              <w:tab/>
              <w:t>Draft CR to 38.101-2: FR2 power dynamics DTX removal</w:t>
            </w:r>
            <w:r>
              <w:rPr>
                <w:noProof/>
              </w:rPr>
              <w:tab/>
              <w:t>Qualcomm Incorporated</w:t>
            </w:r>
          </w:p>
          <w:p w14:paraId="0BC3363D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R4-1904930</w:t>
            </w:r>
            <w:r>
              <w:rPr>
                <w:noProof/>
              </w:rPr>
              <w:tab/>
              <w:t>Draft CR to 38.101-2: Updating MPR wording in ULMIMO section</w:t>
            </w:r>
            <w:r>
              <w:rPr>
                <w:noProof/>
              </w:rPr>
              <w:tab/>
              <w:t>Qualcomm Incorporated</w:t>
            </w:r>
          </w:p>
          <w:p w14:paraId="5B048359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R4-1904931</w:t>
            </w:r>
            <w:r>
              <w:rPr>
                <w:noProof/>
              </w:rPr>
              <w:tab/>
              <w:t>Draft CR to clarify frequency of carrier leakage in RBs for FR2</w:t>
            </w:r>
            <w:r>
              <w:rPr>
                <w:noProof/>
              </w:rPr>
              <w:tab/>
              <w:t>Anritsu corporation</w:t>
            </w:r>
          </w:p>
          <w:p w14:paraId="572FC838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R4-1904932</w:t>
            </w:r>
            <w:r>
              <w:rPr>
                <w:noProof/>
              </w:rPr>
              <w:tab/>
              <w:t>Draft CR on editorial error of TS38.101-2</w:t>
            </w:r>
            <w:r>
              <w:rPr>
                <w:noProof/>
              </w:rPr>
              <w:tab/>
              <w:t>LG Electronics France</w:t>
            </w:r>
          </w:p>
          <w:p w14:paraId="5F20F2D8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R4-1904933</w:t>
            </w:r>
            <w:r>
              <w:rPr>
                <w:noProof/>
              </w:rPr>
              <w:tab/>
              <w:t>Draft CR on UE optional bandwidth for FR2</w:t>
            </w:r>
            <w:r>
              <w:rPr>
                <w:noProof/>
              </w:rPr>
              <w:tab/>
              <w:t>Huawei, HiSilicon</w:t>
            </w:r>
          </w:p>
          <w:p w14:paraId="0E1134E5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R4-1904956</w:t>
            </w:r>
            <w:r>
              <w:rPr>
                <w:noProof/>
              </w:rPr>
              <w:tab/>
              <w:t>Draft CR for TS 38.101-2: Corrections to configurations for intra-band non-contiguous CA</w:t>
            </w:r>
            <w:r>
              <w:rPr>
                <w:noProof/>
              </w:rPr>
              <w:tab/>
              <w:t>MediaTek Inc.</w:t>
            </w:r>
          </w:p>
          <w:p w14:paraId="4526E24C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R4-1904961</w:t>
            </w:r>
            <w:r>
              <w:rPr>
                <w:noProof/>
              </w:rPr>
              <w:tab/>
              <w:t>Draft CR for TR38.101-2 – Update to EVM averaging</w:t>
            </w:r>
            <w:r>
              <w:rPr>
                <w:noProof/>
              </w:rPr>
              <w:tab/>
              <w:t>Rohde &amp; Schwarz</w:t>
            </w:r>
          </w:p>
          <w:p w14:paraId="7FC464C8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R4-1904962</w:t>
            </w:r>
            <w:r>
              <w:rPr>
                <w:noProof/>
              </w:rPr>
              <w:tab/>
              <w:t>Draft CR to 38.101-2: FR2 ULMIMO EVM</w:t>
            </w:r>
            <w:r>
              <w:rPr>
                <w:noProof/>
              </w:rPr>
              <w:tab/>
              <w:t>Qualcomm Incorporated</w:t>
            </w:r>
          </w:p>
          <w:p w14:paraId="2C5B516E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R4-1904966</w:t>
            </w:r>
            <w:r>
              <w:rPr>
                <w:noProof/>
              </w:rPr>
              <w:tab/>
              <w:t>Draft CR to TS 38.101-2 CA maximum input level</w:t>
            </w:r>
            <w:r>
              <w:rPr>
                <w:noProof/>
              </w:rPr>
              <w:tab/>
              <w:t>Intel Corporation</w:t>
            </w:r>
          </w:p>
          <w:p w14:paraId="464FBDB4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R4-1904986</w:t>
            </w:r>
            <w:r>
              <w:rPr>
                <w:noProof/>
              </w:rPr>
              <w:tab/>
              <w:t xml:space="preserve">Draft CR for TS 38.101-2: Corrections to EVM equalizer </w:t>
            </w:r>
            <w:r>
              <w:rPr>
                <w:noProof/>
              </w:rPr>
              <w:lastRenderedPageBreak/>
              <w:t>spectrum flatness requirements</w:t>
            </w:r>
            <w:r>
              <w:rPr>
                <w:noProof/>
              </w:rPr>
              <w:tab/>
              <w:t>MediaTek Inc.</w:t>
            </w:r>
          </w:p>
          <w:p w14:paraId="7C2D8CEF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R4-1904994</w:t>
            </w:r>
            <w:r>
              <w:rPr>
                <w:noProof/>
              </w:rPr>
              <w:tab/>
              <w:t>draft CR to 38.101-2 Correction to ACS and In-band Blocking notes</w:t>
            </w:r>
            <w:r>
              <w:rPr>
                <w:noProof/>
              </w:rPr>
              <w:tab/>
              <w:t>Intel Corporation</w:t>
            </w:r>
          </w:p>
          <w:p w14:paraId="7A84B843" w14:textId="77777777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R4-1905003</w:t>
            </w:r>
            <w:r>
              <w:rPr>
                <w:noProof/>
              </w:rPr>
              <w:tab/>
              <w:t>Draft CR to 38.101-2: FR2 PC3 and PC1 MPR</w:t>
            </w:r>
            <w:r>
              <w:rPr>
                <w:noProof/>
              </w:rPr>
              <w:tab/>
              <w:t>Qualcomm Incorporated</w:t>
            </w:r>
          </w:p>
          <w:p w14:paraId="054ABEE9" w14:textId="509DE3E4" w:rsidR="00FC0C9D" w:rsidRDefault="00FC0C9D" w:rsidP="00FC0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R4-1905005</w:t>
            </w:r>
            <w:r>
              <w:rPr>
                <w:noProof/>
              </w:rPr>
              <w:tab/>
              <w:t>Draft CR for 38.101-2 frequency separation class</w:t>
            </w:r>
            <w:r>
              <w:rPr>
                <w:noProof/>
              </w:rPr>
              <w:tab/>
              <w:t>Huawei, HiSilicon</w:t>
            </w:r>
          </w:p>
        </w:tc>
      </w:tr>
      <w:tr w:rsidR="00FA2926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FA2926" w:rsidRDefault="00FA2926" w:rsidP="00FA2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FA2926" w:rsidRDefault="00FA2926" w:rsidP="00FA2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926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FA2926" w:rsidRDefault="00FA2926" w:rsidP="00FA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74AC53D2" w:rsidR="00FA2926" w:rsidRDefault="00FA2926" w:rsidP="00FA2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not updated according to WG agreements</w:t>
            </w:r>
          </w:p>
        </w:tc>
      </w:tr>
      <w:tr w:rsidR="00FA2926" w14:paraId="537073E5" w14:textId="77777777" w:rsidTr="00547111">
        <w:tc>
          <w:tcPr>
            <w:tcW w:w="2694" w:type="dxa"/>
            <w:gridSpan w:val="2"/>
          </w:tcPr>
          <w:p w14:paraId="3B7FB0A4" w14:textId="77777777" w:rsidR="00FA2926" w:rsidRDefault="00FA2926" w:rsidP="00FA2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FA2926" w:rsidRDefault="00FA2926" w:rsidP="00FA2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926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FA2926" w:rsidRDefault="00FA2926" w:rsidP="00FA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77777777" w:rsidR="00FA2926" w:rsidRDefault="00FA2926" w:rsidP="00FA2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926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FA2926" w:rsidRDefault="00FA2926" w:rsidP="00FA2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FA2926" w:rsidRDefault="00FA2926" w:rsidP="00FA2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926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FA2926" w:rsidRDefault="00FA2926" w:rsidP="00FA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FA2926" w:rsidRDefault="00FA2926" w:rsidP="00FA2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FA2926" w:rsidRDefault="00FA2926" w:rsidP="00FA2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FA2926" w:rsidRDefault="00FA2926" w:rsidP="00FA29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FA2926" w:rsidRDefault="00FA2926" w:rsidP="00FA29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926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FA2926" w:rsidRDefault="00FA2926" w:rsidP="00FA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FA2926" w:rsidRDefault="00FA2926" w:rsidP="00FA2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FA2926" w:rsidRDefault="00FA2926" w:rsidP="00FA2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FA2926" w:rsidRDefault="00FA2926" w:rsidP="00FA29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FA2926" w:rsidRDefault="00FA2926" w:rsidP="00FA2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926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FA2926" w:rsidRDefault="00FA2926" w:rsidP="00FA29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02E52008" w:rsidR="00FA2926" w:rsidRDefault="00FA2926" w:rsidP="00FA2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FA2926" w:rsidRDefault="00FA2926" w:rsidP="00FA2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FA2926" w:rsidRDefault="00FA2926" w:rsidP="00FA2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605DA425" w:rsidR="00FA2926" w:rsidRDefault="00FA2926" w:rsidP="00FA2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FA2926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FA2926" w:rsidRDefault="00FA2926" w:rsidP="00FA29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FA2926" w:rsidRDefault="00FA2926" w:rsidP="00FA2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FA2926" w:rsidRDefault="00FA2926" w:rsidP="00FA2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FA2926" w:rsidRDefault="00FA2926" w:rsidP="00FA2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FA2926" w:rsidRDefault="00FA2926" w:rsidP="00FA2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926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FA2926" w:rsidRDefault="00FA2926" w:rsidP="00FA29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FA2926" w:rsidRDefault="00FA2926" w:rsidP="00FA2926">
            <w:pPr>
              <w:pStyle w:val="CRCoverPage"/>
              <w:spacing w:after="0"/>
              <w:rPr>
                <w:noProof/>
              </w:rPr>
            </w:pPr>
          </w:p>
        </w:tc>
      </w:tr>
      <w:tr w:rsidR="00FA2926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FA2926" w:rsidRDefault="00FA2926" w:rsidP="00FA2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FA2926" w:rsidRDefault="00FA2926" w:rsidP="00FA2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059E257F" w:rsidR="001E41F3" w:rsidRDefault="00F831D7">
      <w:pPr>
        <w:rPr>
          <w:noProof/>
        </w:rPr>
      </w:pPr>
      <w:r>
        <w:rPr>
          <w:noProof/>
        </w:rPr>
        <w:lastRenderedPageBreak/>
        <w:t>See changes in the attached document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AFC07" w14:textId="77777777" w:rsidR="008A6E16" w:rsidRDefault="008A6E16">
      <w:r>
        <w:separator/>
      </w:r>
    </w:p>
  </w:endnote>
  <w:endnote w:type="continuationSeparator" w:id="0">
    <w:p w14:paraId="0B876EE6" w14:textId="77777777" w:rsidR="008A6E16" w:rsidRDefault="008A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A457A" w14:textId="77777777" w:rsidR="008A6E16" w:rsidRDefault="008A6E16">
      <w:r>
        <w:separator/>
      </w:r>
    </w:p>
  </w:footnote>
  <w:footnote w:type="continuationSeparator" w:id="0">
    <w:p w14:paraId="546BAB17" w14:textId="77777777" w:rsidR="008A6E16" w:rsidRDefault="008A6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C59A4"/>
    <w:rsid w:val="001D7077"/>
    <w:rsid w:val="001E41F3"/>
    <w:rsid w:val="00211B57"/>
    <w:rsid w:val="00213534"/>
    <w:rsid w:val="0026004D"/>
    <w:rsid w:val="00262CEE"/>
    <w:rsid w:val="002640DD"/>
    <w:rsid w:val="00275D12"/>
    <w:rsid w:val="00284FEB"/>
    <w:rsid w:val="002860C4"/>
    <w:rsid w:val="002936C0"/>
    <w:rsid w:val="00294349"/>
    <w:rsid w:val="002B5741"/>
    <w:rsid w:val="002C2106"/>
    <w:rsid w:val="002D05F4"/>
    <w:rsid w:val="002F3961"/>
    <w:rsid w:val="00305409"/>
    <w:rsid w:val="00306B5A"/>
    <w:rsid w:val="00335CF9"/>
    <w:rsid w:val="00345D7B"/>
    <w:rsid w:val="00356994"/>
    <w:rsid w:val="003609EF"/>
    <w:rsid w:val="0036231A"/>
    <w:rsid w:val="00374DD4"/>
    <w:rsid w:val="00381A1C"/>
    <w:rsid w:val="00390177"/>
    <w:rsid w:val="003A0346"/>
    <w:rsid w:val="003D5CA7"/>
    <w:rsid w:val="003E0EE1"/>
    <w:rsid w:val="003E1A36"/>
    <w:rsid w:val="003F41F7"/>
    <w:rsid w:val="0040442A"/>
    <w:rsid w:val="00410371"/>
    <w:rsid w:val="004242F1"/>
    <w:rsid w:val="00444676"/>
    <w:rsid w:val="00497708"/>
    <w:rsid w:val="004B2125"/>
    <w:rsid w:val="004B75B7"/>
    <w:rsid w:val="004C0030"/>
    <w:rsid w:val="004D26B9"/>
    <w:rsid w:val="004F0824"/>
    <w:rsid w:val="004F78BB"/>
    <w:rsid w:val="00501945"/>
    <w:rsid w:val="0051580D"/>
    <w:rsid w:val="00532497"/>
    <w:rsid w:val="00534E67"/>
    <w:rsid w:val="005457AA"/>
    <w:rsid w:val="00547111"/>
    <w:rsid w:val="00551250"/>
    <w:rsid w:val="0055631B"/>
    <w:rsid w:val="00592D74"/>
    <w:rsid w:val="005A4ECC"/>
    <w:rsid w:val="005D13E0"/>
    <w:rsid w:val="005D28E4"/>
    <w:rsid w:val="005E2C44"/>
    <w:rsid w:val="00610134"/>
    <w:rsid w:val="00613CD3"/>
    <w:rsid w:val="00621188"/>
    <w:rsid w:val="006257ED"/>
    <w:rsid w:val="00665BE4"/>
    <w:rsid w:val="00695808"/>
    <w:rsid w:val="00697EC5"/>
    <w:rsid w:val="006A2C74"/>
    <w:rsid w:val="006B46FB"/>
    <w:rsid w:val="006B6D3E"/>
    <w:rsid w:val="006C04AD"/>
    <w:rsid w:val="006E21FB"/>
    <w:rsid w:val="006E35B1"/>
    <w:rsid w:val="006E73F3"/>
    <w:rsid w:val="00733183"/>
    <w:rsid w:val="00735481"/>
    <w:rsid w:val="00736A9B"/>
    <w:rsid w:val="00737DAB"/>
    <w:rsid w:val="0077496A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6A07"/>
    <w:rsid w:val="007F7259"/>
    <w:rsid w:val="008040A8"/>
    <w:rsid w:val="008279FA"/>
    <w:rsid w:val="008626E7"/>
    <w:rsid w:val="00870EE7"/>
    <w:rsid w:val="00891433"/>
    <w:rsid w:val="008A45A6"/>
    <w:rsid w:val="008A6E16"/>
    <w:rsid w:val="008B0951"/>
    <w:rsid w:val="008B3645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E3297"/>
    <w:rsid w:val="009E523A"/>
    <w:rsid w:val="009F6B60"/>
    <w:rsid w:val="009F734F"/>
    <w:rsid w:val="00A13DA0"/>
    <w:rsid w:val="00A246B6"/>
    <w:rsid w:val="00A44C5F"/>
    <w:rsid w:val="00A47E70"/>
    <w:rsid w:val="00A50CF0"/>
    <w:rsid w:val="00A66DE1"/>
    <w:rsid w:val="00A7671C"/>
    <w:rsid w:val="00A85239"/>
    <w:rsid w:val="00AA2CBC"/>
    <w:rsid w:val="00AC5820"/>
    <w:rsid w:val="00AD1CD8"/>
    <w:rsid w:val="00AD681A"/>
    <w:rsid w:val="00B11D4B"/>
    <w:rsid w:val="00B258BB"/>
    <w:rsid w:val="00B4746B"/>
    <w:rsid w:val="00B61AA7"/>
    <w:rsid w:val="00B67B97"/>
    <w:rsid w:val="00B71DC9"/>
    <w:rsid w:val="00B7648F"/>
    <w:rsid w:val="00B9452F"/>
    <w:rsid w:val="00B968C8"/>
    <w:rsid w:val="00BA3EC5"/>
    <w:rsid w:val="00BA51D9"/>
    <w:rsid w:val="00BB5DFC"/>
    <w:rsid w:val="00BB6091"/>
    <w:rsid w:val="00BD279D"/>
    <w:rsid w:val="00BD6BB8"/>
    <w:rsid w:val="00C427A7"/>
    <w:rsid w:val="00C42E78"/>
    <w:rsid w:val="00C463C0"/>
    <w:rsid w:val="00C6389E"/>
    <w:rsid w:val="00C66BA2"/>
    <w:rsid w:val="00C919EB"/>
    <w:rsid w:val="00C95985"/>
    <w:rsid w:val="00CC5026"/>
    <w:rsid w:val="00CC68D0"/>
    <w:rsid w:val="00CD334A"/>
    <w:rsid w:val="00D03F9A"/>
    <w:rsid w:val="00D06D51"/>
    <w:rsid w:val="00D24991"/>
    <w:rsid w:val="00D35919"/>
    <w:rsid w:val="00D50255"/>
    <w:rsid w:val="00D93FE0"/>
    <w:rsid w:val="00DB743C"/>
    <w:rsid w:val="00DE34CF"/>
    <w:rsid w:val="00E046A8"/>
    <w:rsid w:val="00E13F3D"/>
    <w:rsid w:val="00E25BDC"/>
    <w:rsid w:val="00E34898"/>
    <w:rsid w:val="00E7668F"/>
    <w:rsid w:val="00EB09B7"/>
    <w:rsid w:val="00EC25E7"/>
    <w:rsid w:val="00EC7451"/>
    <w:rsid w:val="00EE7D7C"/>
    <w:rsid w:val="00F15875"/>
    <w:rsid w:val="00F25D98"/>
    <w:rsid w:val="00F26CB4"/>
    <w:rsid w:val="00F300FB"/>
    <w:rsid w:val="00F831D7"/>
    <w:rsid w:val="00FA0555"/>
    <w:rsid w:val="00FA2926"/>
    <w:rsid w:val="00FB61D4"/>
    <w:rsid w:val="00FB6386"/>
    <w:rsid w:val="00FC0C9D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A48EE-F284-44F0-A06E-A3843468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5</cp:revision>
  <cp:lastPrinted>1900-01-01T08:00:00Z</cp:lastPrinted>
  <dcterms:created xsi:type="dcterms:W3CDTF">2019-04-25T17:41:00Z</dcterms:created>
  <dcterms:modified xsi:type="dcterms:W3CDTF">2019-04-25T17:48:00Z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